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D38A" w14:textId="6CB6BA15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E51F76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</w:t>
      </w:r>
      <w:r w:rsidR="00E1539C">
        <w:rPr>
          <w:rFonts w:cs="Arial"/>
          <w:sz w:val="24"/>
          <w:szCs w:val="24"/>
        </w:rPr>
        <w:t>18</w:t>
      </w:r>
      <w:r w:rsidR="00A171F4">
        <w:rPr>
          <w:rFonts w:cs="Arial"/>
          <w:sz w:val="24"/>
          <w:szCs w:val="24"/>
        </w:rPr>
        <w:t>0241</w:t>
      </w:r>
    </w:p>
    <w:p w14:paraId="731A08D5" w14:textId="77777777" w:rsidR="00411066" w:rsidRPr="00F45489" w:rsidRDefault="00E51F7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Fukuoka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Japan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8D1B9F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0D7B91B" w14:textId="59DB805B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Start w:id="1" w:name="_GoBack"/>
      <w:bookmarkEnd w:id="0"/>
      <w:bookmarkEnd w:id="1"/>
      <w:r w:rsidR="00393C69" w:rsidRPr="00E1539C">
        <w:rPr>
          <w:rFonts w:eastAsia="Times New Roman"/>
          <w:sz w:val="20"/>
          <w:szCs w:val="20"/>
          <w:lang w:val="en-US"/>
        </w:rPr>
        <w:t>enIMS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+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5GMSG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+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eLESTR</w:t>
      </w:r>
      <w:r w:rsidR="00E1539C">
        <w:rPr>
          <w:rFonts w:eastAsia="Times New Roman"/>
          <w:sz w:val="20"/>
          <w:szCs w:val="20"/>
          <w:lang w:val="en-US"/>
        </w:rPr>
        <w:t xml:space="preserve"> agenda</w:t>
      </w:r>
    </w:p>
    <w:p w14:paraId="5EE51720" w14:textId="47798C6A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539C">
        <w:rPr>
          <w:rFonts w:eastAsia="Times New Roman" w:cs="Arial"/>
          <w:sz w:val="22"/>
          <w:szCs w:val="20"/>
          <w:lang w:eastAsia="ar-SA"/>
        </w:rPr>
        <w:t>7.3, 7.8, 7.9</w:t>
      </w:r>
    </w:p>
    <w:p w14:paraId="15B50A0F" w14:textId="5374C7D1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E1539C">
        <w:rPr>
          <w:rFonts w:eastAsia="Times New Roman" w:cs="Arial"/>
          <w:sz w:val="22"/>
          <w:szCs w:val="20"/>
          <w:lang w:val="en-US"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D4F9659" w14:textId="110E9E42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1539C">
        <w:rPr>
          <w:rFonts w:eastAsia="Times New Roman" w:cs="Arial"/>
          <w:sz w:val="22"/>
          <w:szCs w:val="20"/>
          <w:lang w:eastAsia="ar-SA"/>
        </w:rPr>
        <w:t>Greg Schumacher</w:t>
      </w:r>
    </w:p>
    <w:p w14:paraId="5147B750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FFEDE3B" w14:textId="77777777" w:rsidR="00FE752D" w:rsidRPr="00FC250B" w:rsidRDefault="00411066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</w:p>
    <w:p w14:paraId="70CDEBA5" w14:textId="2A3AD3B3" w:rsidR="00295102" w:rsidRDefault="00295102" w:rsidP="007B42C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Proposed order of discussion:</w:t>
      </w:r>
    </w:p>
    <w:p w14:paraId="4836E747" w14:textId="1368B85B" w:rsidR="00295102" w:rsidRPr="00295102" w:rsidRDefault="00295102" w:rsidP="007B42CC">
      <w:pPr>
        <w:suppressAutoHyphens/>
        <w:spacing w:after="0" w:line="240" w:lineRule="auto"/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</w:pPr>
      <w:r w:rsidRPr="00295102"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  <w:t>Tue Q3: eLESTR</w:t>
      </w:r>
    </w:p>
    <w:p w14:paraId="7458ECAC" w14:textId="628EC690" w:rsidR="00295102" w:rsidRPr="00295102" w:rsidRDefault="00295102" w:rsidP="007B42CC">
      <w:pPr>
        <w:suppressAutoHyphens/>
        <w:spacing w:after="0" w:line="240" w:lineRule="auto"/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</w:pPr>
      <w:r w:rsidRPr="00295102"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  <w:t>Wed Q1: enIMS then eLESTR</w:t>
      </w:r>
      <w:r w:rsidR="00A617D7"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  <w:t xml:space="preserve"> in the remaining time</w:t>
      </w:r>
    </w:p>
    <w:p w14:paraId="4A067618" w14:textId="2CF104CB" w:rsidR="00295102" w:rsidRPr="00295102" w:rsidRDefault="00295102" w:rsidP="007B42CC">
      <w:pPr>
        <w:suppressAutoHyphens/>
        <w:spacing w:after="0" w:line="240" w:lineRule="auto"/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</w:pPr>
      <w:r w:rsidRPr="00295102"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  <w:t>Wed Q2: 5GMSG then eLESTR</w:t>
      </w:r>
      <w:r w:rsidR="00A617D7">
        <w:rPr>
          <w:rFonts w:eastAsia="Arial Unicode MS" w:cs="Arial"/>
          <w:b/>
          <w:color w:val="00B0F0"/>
          <w:sz w:val="24"/>
          <w:szCs w:val="24"/>
          <w:u w:val="single"/>
          <w:lang w:eastAsia="ar-SA"/>
        </w:rPr>
        <w:t xml:space="preserve"> in the remaining time</w:t>
      </w:r>
    </w:p>
    <w:p w14:paraId="5057265C" w14:textId="07DE28BF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3A677ED3" w14:textId="60B26930" w:rsidR="007B42CC" w:rsidRPr="00F774D3" w:rsidRDefault="007B42CC" w:rsidP="007B42C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14:paraId="2F79319B" w14:textId="2DE0C5D3" w:rsidR="007B42CC" w:rsidRPr="00772E0F" w:rsidRDefault="007B42CC" w:rsidP="007B42C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9C28CE">
        <w:rPr>
          <w:rFonts w:eastAsia="Arial Unicode MS" w:cs="Arial"/>
          <w:color w:val="00B050"/>
          <w:sz w:val="24"/>
          <w:szCs w:val="24"/>
          <w:lang w:eastAsia="ar-SA"/>
        </w:rPr>
        <w:t>(Room E)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770CFB0" w14:textId="77777777" w:rsidR="007B42CC" w:rsidRPr="00015298" w:rsidRDefault="007B42CC" w:rsidP="007B42C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17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702"/>
        <w:gridCol w:w="3039"/>
        <w:gridCol w:w="3039"/>
      </w:tblGrid>
      <w:tr w:rsidR="00E1539C" w:rsidRPr="00015298" w14:paraId="41FFB976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DDC7E9D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EF20130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D6E63BF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EF567FB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539C" w:rsidRPr="00AB0F3E" w14:paraId="505A978A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A7AB2FF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318CEC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7F7FAA0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F568B23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66448D5" w14:textId="104BC9C6" w:rsidR="00E1539C" w:rsidRPr="00BD600A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EFB6884" w14:textId="5B93622C" w:rsidR="00E1539C" w:rsidRPr="000125EA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539C" w:rsidRPr="00AB0F3E" w14:paraId="1A074F89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74716F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30832C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424EC47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892999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8133E6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BB3352" w14:textId="2854ACFF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5D7C19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ACC6CD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enIMS+5GMSG+eLESTR</w:t>
            </w:r>
          </w:p>
        </w:tc>
      </w:tr>
      <w:tr w:rsidR="00E1539C" w:rsidRPr="00AB0F3E" w14:paraId="4BEACA82" w14:textId="77777777" w:rsidTr="00E1539C">
        <w:trPr>
          <w:trHeight w:val="246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82F9F0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BB2463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4AFA77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77766B2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AB0F3E" w14:paraId="37B0F5B6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67AB9B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F0CA2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D048CF3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A027E9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A0BBEA" w14:textId="46887AE2" w:rsidR="00E1539C" w:rsidRPr="00CF100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354994" w14:textId="0F69E9D3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(Rm </w:t>
            </w:r>
            <w:r w:rsidR="005D7C19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3546DBB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enIMS+5GMSG+eLESTR</w:t>
            </w:r>
          </w:p>
        </w:tc>
      </w:tr>
      <w:tr w:rsidR="00E1539C" w:rsidRPr="00AB0F3E" w14:paraId="32792F6D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CF21B5" w14:textId="77777777" w:rsidR="00E1539C" w:rsidRPr="00AB0F3E" w:rsidRDefault="00E1539C" w:rsidP="00393C6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74CE763" w14:textId="77777777" w:rsidR="00E1539C" w:rsidRPr="00AB0F3E" w:rsidRDefault="00E1539C" w:rsidP="00393C6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4E26A69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19338F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AB0F3E" w14:paraId="62E91DDE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1D3E3D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E99B99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7033D16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24B3C40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3C1D0A" w14:textId="7CDF14A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  <w:p w14:paraId="7632D761" w14:textId="6B95C573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5D7C19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177DA0C6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enIMS+5GMSG+eLESTR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ED0DF2" w14:textId="2A5ED4F1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539C" w:rsidRPr="00AB0F3E" w14:paraId="5A7A1524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2BA64A" w14:textId="77777777" w:rsidR="00E1539C" w:rsidRPr="00AB0F3E" w:rsidRDefault="00E1539C" w:rsidP="00393C6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9973A27" w14:textId="77777777" w:rsidR="00E1539C" w:rsidRPr="00AB0F3E" w:rsidRDefault="00E1539C" w:rsidP="00393C6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2325CC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DE0D8" w14:textId="77777777" w:rsidR="00E1539C" w:rsidRPr="00415AA2" w:rsidRDefault="00E1539C" w:rsidP="00393C6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015298" w14:paraId="6414C34D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889F6FF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56435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87241B6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24FB1B8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5DACD5" w14:textId="152841BB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664F0C" w14:textId="77777777" w:rsidR="00E1539C" w:rsidRPr="004C4A40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4015A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-</w:t>
            </w:r>
          </w:p>
        </w:tc>
      </w:tr>
      <w:tr w:rsidR="00E1539C" w:rsidRPr="00AB0F3E" w14:paraId="22F23C89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B9556D7" w14:textId="77777777" w:rsidR="00E1539C" w:rsidRPr="00AB0F3E" w:rsidRDefault="00E1539C" w:rsidP="00393C6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311EDD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F70D93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D08663" w14:textId="77777777" w:rsidR="00E1539C" w:rsidRPr="00415AA2" w:rsidRDefault="00E1539C" w:rsidP="00393C6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015298" w14:paraId="70EC314F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090632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3F8F5E" w14:textId="77777777" w:rsidR="00E1539C" w:rsidRPr="00AB0F3E" w:rsidRDefault="00E1539C" w:rsidP="00393C6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6BF5DE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CC43510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465885A" w14:textId="446E6E89" w:rsidR="00E1539C" w:rsidRPr="005A247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0865492" w14:textId="131BFE3D" w:rsidR="00E1539C" w:rsidRPr="006620C9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14:paraId="302C99A3" w14:textId="77777777" w:rsidR="007B42CC" w:rsidRPr="00015298" w:rsidRDefault="007B42CC" w:rsidP="007B42C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3A0ED875" w14:textId="77777777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6692DCF7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lastRenderedPageBreak/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2B33CF1E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7D9D6E23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B97366B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30F6A89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14:paraId="5176BE12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CAV+5GLAN and BMNS+LUCIA</w:t>
      </w:r>
    </w:p>
    <w:p w14:paraId="53668A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ePWS+MPS and enIMS+5GMSG+eLESTR</w:t>
      </w:r>
    </w:p>
    <w:p w14:paraId="1FCE33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Toon Norp: RAILWAY and HYPOS</w:t>
      </w:r>
    </w:p>
    <w:p w14:paraId="448C9810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3FA041D8" w14:textId="77777777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020ACF18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73B7741A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14:paraId="29F53326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FEE05FA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49683464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AEC1BC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44B283A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02533E9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E951B1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493C50D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0674E25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3EB80EB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361A9C57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35EC7F1C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CD5364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2A902B3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77D6CC9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04E5D2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4D1B800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30AE89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489486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1ABCB6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16A6C712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172FCE2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2927EAA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76F1647B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25A8AF8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363B19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32A0502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B30F7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098020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F2E05F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121B7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26B4B106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7CF7F24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4F1618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1DBCCBE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6EE76C2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ED8A5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63A6B14F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0CED1DD6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7F9E511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7798C719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3B1B06B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14:paraId="16DC6A7A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D04151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3DFD72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4D4F01C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6B04627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224194DE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48F8E06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14:paraId="0EC52AB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67A304B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60A98A5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632DF36A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74E01D5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4D2B220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32086AE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14:paraId="07F96A93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1F71FC8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189B6B2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1D69F8E8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057E91EF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63B1336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200DA507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14:paraId="4680B04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C725698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17E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76AC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6D1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E59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E03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7C96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4967F60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970BF5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56A2AD4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4F9CAE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DE9C92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D595D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8E2EC78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CA1602A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5F30060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09"/>
        <w:gridCol w:w="1276"/>
        <w:gridCol w:w="2516"/>
        <w:gridCol w:w="4855"/>
        <w:gridCol w:w="1886"/>
        <w:gridCol w:w="3257"/>
      </w:tblGrid>
      <w:tr w:rsidR="004D36FE" w:rsidRPr="00B04844" w14:paraId="477DA49A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41C1EBBE" w14:textId="77777777" w:rsidR="004D36FE" w:rsidRPr="00F45489" w:rsidRDefault="004D36FE" w:rsidP="004D36FE">
            <w:pPr>
              <w:pStyle w:val="Heading2"/>
            </w:pPr>
            <w:r>
              <w:t>FS_</w:t>
            </w:r>
            <w:r w:rsidRPr="00CC3E19">
              <w:t>eLESTR</w:t>
            </w:r>
            <w:r>
              <w:t xml:space="preserve">: </w:t>
            </w:r>
            <w:r w:rsidRPr="00CC3E19">
              <w:t>Study on Enhancement of LTE for Efficient delivery of Streaming Service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P-160906]</w:t>
            </w:r>
          </w:p>
        </w:tc>
      </w:tr>
      <w:tr w:rsidR="004D36FE" w:rsidRPr="00B04844" w14:paraId="32151B7D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A2073D9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A0925C0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22.833v0.4.0</w:t>
            </w:r>
          </w:p>
          <w:p w14:paraId="1BF9E908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5D6D86CF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4DD9A829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262921" w:rsidRPr="00262921" w14:paraId="13DF257A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EC53" w14:textId="77777777" w:rsidR="00262921" w:rsidRPr="00262921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16ED" w14:textId="29177DEC" w:rsidR="00262921" w:rsidRPr="00262921" w:rsidRDefault="009A562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262921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S1-180015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55B8" w14:textId="77777777" w:rsidR="00262921" w:rsidRPr="00262921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ZTE Corporation, China Telecom, CATT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D4299" w14:textId="77777777" w:rsidR="00262921" w:rsidRPr="00262921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eLESTR Overview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09763" w14:textId="57B706EE" w:rsidR="00262921" w:rsidRPr="00262921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8675" w14:textId="77777777" w:rsidR="00262921" w:rsidRPr="00262921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2921" w:rsidRPr="00262921" w14:paraId="099DFCBF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6D2B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FF24" w14:textId="19ADFD24" w:rsidR="00262921" w:rsidRPr="000243DE" w:rsidRDefault="009A562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262921" w:rsidRPr="00262921">
                <w:rPr>
                  <w:rStyle w:val="Hyperlink"/>
                  <w:rFonts w:cs="Arial"/>
                </w:rPr>
                <w:t>S1-180016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A693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>ZTE Corporation, China Telecom, CATT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2C78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>eLESTR Section 3 and editorial revision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EAFC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94E6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2921" w:rsidRPr="00262921" w14:paraId="54DCDDFD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DFEA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D425" w14:textId="78F969ED" w:rsidR="00262921" w:rsidRPr="000243DE" w:rsidRDefault="009A562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262921" w:rsidRPr="00262921">
                <w:rPr>
                  <w:rStyle w:val="Hyperlink"/>
                  <w:rFonts w:cs="Arial"/>
                </w:rPr>
                <w:t>S1-180030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7BDD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 xml:space="preserve">CATT, China Telecom, ZTE </w:t>
            </w:r>
            <w:r w:rsidRPr="00EA747C">
              <w:rPr>
                <w:rFonts w:eastAsia="Times New Roman" w:cs="Arial"/>
                <w:szCs w:val="18"/>
                <w:lang w:eastAsia="ar-SA"/>
              </w:rPr>
              <w:t>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A0C1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 xml:space="preserve">The </w:t>
            </w:r>
            <w:r w:rsidRPr="00EA747C">
              <w:rPr>
                <w:rFonts w:eastAsia="Times New Roman" w:cs="Arial"/>
                <w:szCs w:val="18"/>
                <w:lang w:eastAsia="ar-SA"/>
              </w:rPr>
              <w:t>requirement</w:t>
            </w:r>
            <w:r w:rsidRPr="00EA747C">
              <w:rPr>
                <w:rFonts w:eastAsia="Times New Roman" w:cs="Arial" w:hint="eastAsia"/>
                <w:szCs w:val="18"/>
                <w:lang w:eastAsia="ar-SA"/>
              </w:rPr>
              <w:t>s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F34B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3C4A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2921" w:rsidRPr="00262921" w14:paraId="20891863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2913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828A" w14:textId="472991F8" w:rsidR="00262921" w:rsidRPr="000243DE" w:rsidRDefault="009A562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262921" w:rsidRPr="00262921">
                <w:rPr>
                  <w:rStyle w:val="Hyperlink"/>
                  <w:rFonts w:cs="Arial"/>
                </w:rPr>
                <w:t>S1-180031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AA4C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 xml:space="preserve">CATT, China Telecom, ZTE </w:t>
            </w:r>
            <w:r w:rsidRPr="00EA747C">
              <w:rPr>
                <w:rFonts w:eastAsia="Times New Roman" w:cs="Arial"/>
                <w:szCs w:val="18"/>
                <w:lang w:eastAsia="ar-SA"/>
              </w:rPr>
              <w:t>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E800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>The charging requirements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F8ED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8D65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2921" w:rsidRPr="00262921" w14:paraId="59E4C679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4663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1530" w14:textId="3C1B7B5E" w:rsidR="00262921" w:rsidRPr="000243DE" w:rsidRDefault="009A562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262921" w:rsidRPr="00262921">
                <w:rPr>
                  <w:rStyle w:val="Hyperlink"/>
                  <w:rFonts w:cs="Arial"/>
                </w:rPr>
                <w:t>S1-180103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A862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 xml:space="preserve">China Telecom, CATT, ZTE </w:t>
            </w:r>
            <w:r w:rsidRPr="00EA747C">
              <w:rPr>
                <w:rFonts w:eastAsia="Times New Roman" w:cs="Arial"/>
                <w:szCs w:val="18"/>
                <w:lang w:eastAsia="ar-SA"/>
              </w:rPr>
              <w:t>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B7832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 w:hint="eastAsia"/>
                <w:szCs w:val="18"/>
                <w:lang w:eastAsia="ar-SA"/>
              </w:rPr>
              <w:t xml:space="preserve">The </w:t>
            </w:r>
            <w:r w:rsidRPr="00EA747C">
              <w:rPr>
                <w:rFonts w:eastAsia="Times New Roman" w:cs="Arial"/>
                <w:szCs w:val="18"/>
                <w:lang w:eastAsia="ar-SA"/>
              </w:rPr>
              <w:t>conclusion and recommendations</w:t>
            </w:r>
            <w:r w:rsidRPr="00EA747C">
              <w:rPr>
                <w:rFonts w:eastAsia="Times New Roman" w:cs="Arial" w:hint="eastAsia"/>
                <w:szCs w:val="18"/>
                <w:lang w:eastAsia="ar-SA"/>
              </w:rPr>
              <w:t xml:space="preserve">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B94F" w14:textId="77777777" w:rsidR="00262921" w:rsidRPr="00A75C0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C671" w14:textId="77777777" w:rsidR="00262921" w:rsidRPr="000243DE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2921" w:rsidRPr="00B81C05" w14:paraId="46C36305" w14:textId="77777777" w:rsidTr="00566480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89EFFAD" w14:textId="77777777" w:rsidR="00262921" w:rsidRPr="00B81C05" w:rsidRDefault="00262921" w:rsidP="00262921">
            <w:pPr>
              <w:pStyle w:val="Heading3"/>
              <w:numPr>
                <w:ilvl w:val="2"/>
                <w:numId w:val="1"/>
              </w:numPr>
              <w:tabs>
                <w:tab w:val="left" w:pos="567"/>
              </w:tabs>
              <w:ind w:right="0"/>
            </w:pPr>
            <w:r w:rsidRPr="00C772D8">
              <w:t xml:space="preserve">enIMS+5GMSG+eLESTR </w:t>
            </w:r>
            <w:r>
              <w:t>drafting session information and FS_eLESTR output</w:t>
            </w:r>
          </w:p>
        </w:tc>
      </w:tr>
      <w:tr w:rsidR="00242507" w:rsidRPr="00A75C05" w14:paraId="65220AAF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821E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A7CB" w14:textId="75BC67DD" w:rsidR="00242507" w:rsidRPr="00F57C4D" w:rsidRDefault="009A562F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3" w:history="1">
              <w:r w:rsidR="00242507" w:rsidRPr="005571B2">
                <w:rPr>
                  <w:rStyle w:val="Hyperlink"/>
                  <w:rFonts w:cs="Arial"/>
                </w:rPr>
                <w:t>S1-180239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E9FE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Telecom)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878B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TR22.833v0.5.0 to include agreements at this meeting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CA45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8CB0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2507" w:rsidRPr="00A75C05" w14:paraId="07E46730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D81A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594D" w14:textId="34665C81" w:rsidR="00242507" w:rsidRPr="009C3E33" w:rsidRDefault="009A562F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4" w:history="1">
              <w:r w:rsidR="00242507" w:rsidRPr="005571B2">
                <w:rPr>
                  <w:rStyle w:val="Hyperlink"/>
                  <w:rFonts w:cs="Arial"/>
                </w:rPr>
                <w:t>S1-180240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C27A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Telecom)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A48D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TR22.833v0.5.0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9414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C1D1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2507" w:rsidRPr="00A75C05" w14:paraId="3E0FA06B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6471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323F" w14:textId="159AECB7" w:rsidR="00242507" w:rsidRPr="000C7946" w:rsidRDefault="009A562F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5" w:history="1">
              <w:r w:rsidR="00242507" w:rsidRPr="005571B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S1-180241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63A5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72BA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enIMS and 5GMSG and 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eLESTR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35D7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6500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2507" w:rsidRPr="00A75C05" w14:paraId="0FD52B24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0687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lastRenderedPageBreak/>
              <w:t>REP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6B31" w14:textId="5829F894" w:rsidR="00242507" w:rsidRPr="000C7946" w:rsidRDefault="009A562F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6" w:history="1">
              <w:r w:rsidR="00242507" w:rsidRPr="005571B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S1-180242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2445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35D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enIMS and 5GMSG and 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eLESTR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10FF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C401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36FE" w:rsidRPr="00B04844" w14:paraId="1C11EAC7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6D7E29AE" w14:textId="77777777" w:rsidR="004D36FE" w:rsidRPr="009504CA" w:rsidRDefault="004D36FE" w:rsidP="004D36FE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enIMS: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enhancements to IMS for new real time communication services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</w:t>
            </w:r>
            <w:r>
              <w:rPr>
                <w:bCs/>
              </w:rPr>
              <w:t>703</w:t>
            </w:r>
            <w:r w:rsidRPr="009504CA">
              <w:rPr>
                <w:bCs/>
              </w:rPr>
              <w:t>]</w:t>
            </w:r>
          </w:p>
        </w:tc>
      </w:tr>
      <w:tr w:rsidR="004D36FE" w:rsidRPr="00B04844" w14:paraId="52221164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668A3CA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76071DF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TR22.823v1.0.0</w:t>
            </w:r>
          </w:p>
          <w:p w14:paraId="39FD4AA9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14:paraId="4525F648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C660D88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114AF" w:rsidRPr="00B114AF" w14:paraId="11C6B560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79E6" w14:textId="77777777" w:rsidR="00B114AF" w:rsidRPr="00B114A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4A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4280" w14:textId="6CE4D4BA" w:rsidR="00B114AF" w:rsidRPr="00B114AF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B114AF" w:rsidRPr="00B114AF">
                <w:rPr>
                  <w:rStyle w:val="Hyperlink"/>
                  <w:rFonts w:cs="Arial"/>
                </w:rPr>
                <w:t>S1-180094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E917" w14:textId="77777777" w:rsidR="00B114AF" w:rsidRPr="00B114A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4AF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E0DC" w14:textId="77777777" w:rsidR="00B114AF" w:rsidRPr="00B114A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4AF">
              <w:rPr>
                <w:rFonts w:eastAsia="Times New Roman" w:cs="Arial"/>
                <w:szCs w:val="18"/>
                <w:lang w:eastAsia="ar-SA"/>
              </w:rPr>
              <w:t xml:space="preserve">FS_enIMS TR22.823: </w:t>
            </w:r>
            <w:r w:rsidRPr="00B114AF">
              <w:rPr>
                <w:rFonts w:eastAsia="Times New Roman" w:cs="Arial" w:hint="eastAsia"/>
                <w:szCs w:val="18"/>
                <w:lang w:eastAsia="ar-SA"/>
              </w:rPr>
              <w:t>Modification on the reference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3908" w14:textId="68397B52" w:rsidR="00B114AF" w:rsidRPr="00B114A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AAF7" w14:textId="77777777" w:rsidR="00B114AF" w:rsidRPr="00B114A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114AF" w14:paraId="74D7CDC8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F015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FEB1" w14:textId="7B73B8C0" w:rsidR="00B114AF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114AF" w:rsidRPr="00B114AF">
                <w:rPr>
                  <w:rStyle w:val="Hyperlink"/>
                  <w:rFonts w:cs="Arial"/>
                </w:rPr>
                <w:t>S1-180096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9474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2346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/>
                <w:szCs w:val="18"/>
                <w:lang w:eastAsia="ar-SA"/>
              </w:rPr>
              <w:t xml:space="preserve">FS_enIMS TR22.823: </w:t>
            </w:r>
            <w:r w:rsidRPr="007009B6">
              <w:rPr>
                <w:rFonts w:eastAsia="Times New Roman" w:cs="Arial" w:hint="eastAsia"/>
                <w:szCs w:val="18"/>
                <w:lang w:eastAsia="ar-SA"/>
              </w:rPr>
              <w:t>Modification on the scope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F519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6A31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114AF" w14:paraId="753B2866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7143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D7B4" w14:textId="76D5A4EC" w:rsidR="00B114AF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B114AF" w:rsidRPr="00B114AF">
                <w:rPr>
                  <w:rStyle w:val="Hyperlink"/>
                  <w:rFonts w:cs="Arial"/>
                </w:rPr>
                <w:t>S1-180176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EF5B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3D2B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/>
                <w:szCs w:val="18"/>
                <w:lang w:eastAsia="ar-SA"/>
              </w:rPr>
              <w:t>Updates to clause 4.7 - Service visibility and usage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5C90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ADCC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114AF" w14:paraId="3F4690EA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C138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7E66" w14:textId="50B881D3" w:rsidR="00B114AF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B114AF" w:rsidRPr="00B114AF">
                <w:rPr>
                  <w:rStyle w:val="Hyperlink"/>
                  <w:rFonts w:cs="Arial"/>
                </w:rPr>
                <w:t>S1-180174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BEF0A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2043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/>
                <w:szCs w:val="18"/>
                <w:lang w:eastAsia="ar-SA"/>
              </w:rPr>
              <w:t>FS_enIMS TR22.823: Use case on</w:t>
            </w:r>
            <w:r w:rsidRPr="007009B6" w:rsidDel="00044B9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7009B6">
              <w:rPr>
                <w:rFonts w:eastAsia="Times New Roman" w:cs="Arial"/>
                <w:szCs w:val="18"/>
                <w:lang w:eastAsia="ar-SA"/>
              </w:rPr>
              <w:t>indicati</w:t>
            </w:r>
            <w:r w:rsidRPr="007009B6">
              <w:rPr>
                <w:rFonts w:eastAsia="Times New Roman" w:cs="Arial" w:hint="eastAsia"/>
                <w:szCs w:val="18"/>
                <w:lang w:eastAsia="ar-SA"/>
              </w:rPr>
              <w:t xml:space="preserve">ng </w:t>
            </w:r>
            <w:r w:rsidRPr="007009B6">
              <w:rPr>
                <w:rFonts w:eastAsia="Times New Roman" w:cs="Arial"/>
                <w:szCs w:val="18"/>
                <w:lang w:eastAsia="ar-SA"/>
              </w:rPr>
              <w:t>RAT type</w:t>
            </w:r>
            <w:r w:rsidRPr="007009B6">
              <w:rPr>
                <w:rFonts w:eastAsia="Times New Roman" w:cs="Arial" w:hint="eastAsia"/>
                <w:szCs w:val="18"/>
                <w:lang w:eastAsia="ar-SA"/>
              </w:rPr>
              <w:t xml:space="preserve"> for specific service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64B6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60B4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114AF" w14:paraId="2280B777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2B57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6346" w14:textId="12BA096E" w:rsidR="00B114AF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B114AF" w:rsidRPr="00B114AF">
                <w:rPr>
                  <w:rStyle w:val="Hyperlink"/>
                  <w:rFonts w:cs="Arial"/>
                </w:rPr>
                <w:t>S1-180179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56E2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0FDD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/>
                <w:szCs w:val="18"/>
                <w:lang w:eastAsia="ar-SA"/>
              </w:rPr>
              <w:t>FS_enIMS TR22.823: Security and charging consideration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837A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1B244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114AF" w14:paraId="5E1C19AE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2520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C0EC0" w14:textId="1C97A92F" w:rsidR="00B114AF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B114AF" w:rsidRPr="00B114AF">
                <w:rPr>
                  <w:rStyle w:val="Hyperlink"/>
                  <w:rFonts w:cs="Arial"/>
                </w:rPr>
                <w:t>S1-180097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9239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C7091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/>
                <w:szCs w:val="18"/>
                <w:lang w:eastAsia="ar-SA"/>
              </w:rPr>
              <w:t>FS_enIMS TR22.823: Addition of the Conclusion and Recommendations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5F0A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DFEB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114AF" w14:paraId="72347DF5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03D8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7B4B" w14:textId="7CDD624E" w:rsidR="00B114AF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B114AF" w:rsidRPr="00B114AF">
                <w:rPr>
                  <w:rStyle w:val="Hyperlink"/>
                  <w:rFonts w:cs="Arial"/>
                </w:rPr>
                <w:t>S1-180098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8AF9B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B276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9B6">
              <w:rPr>
                <w:rFonts w:eastAsia="Times New Roman" w:cs="Arial"/>
                <w:szCs w:val="18"/>
                <w:lang w:eastAsia="ar-SA"/>
              </w:rPr>
              <w:t xml:space="preserve">FS_enIMS TR 22.823: </w:t>
            </w:r>
            <w:r w:rsidRPr="007009B6">
              <w:rPr>
                <w:rFonts w:eastAsia="Times New Roman" w:cs="Arial" w:hint="eastAsia"/>
                <w:szCs w:val="18"/>
                <w:lang w:eastAsia="ar-SA"/>
              </w:rPr>
              <w:t xml:space="preserve">Editorial </w:t>
            </w:r>
            <w:r w:rsidRPr="007009B6">
              <w:rPr>
                <w:rFonts w:eastAsia="Times New Roman" w:cs="Arial"/>
                <w:szCs w:val="18"/>
                <w:lang w:eastAsia="ar-SA"/>
              </w:rPr>
              <w:t xml:space="preserve">/ </w:t>
            </w:r>
            <w:r w:rsidRPr="007009B6">
              <w:rPr>
                <w:rFonts w:eastAsia="Times New Roman" w:cs="Arial" w:hint="eastAsia"/>
                <w:szCs w:val="18"/>
                <w:lang w:eastAsia="ar-SA"/>
              </w:rPr>
              <w:t>changes</w:t>
            </w:r>
            <w:r w:rsidRPr="007009B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7009B6">
              <w:rPr>
                <w:rFonts w:eastAsia="Times New Roman" w:cs="Arial" w:hint="eastAsia"/>
                <w:szCs w:val="18"/>
                <w:lang w:eastAsia="ar-SA"/>
              </w:rPr>
              <w:t>to TR 22.823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3AF4" w14:textId="77777777" w:rsidR="00B114AF" w:rsidRPr="00A75C05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4D33" w14:textId="77777777" w:rsidR="00B114AF" w:rsidRPr="00D2256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81C05" w14:paraId="0A7D1236" w14:textId="77777777" w:rsidTr="00566480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62D11770" w14:textId="77777777" w:rsidR="00B114AF" w:rsidRPr="00B81C05" w:rsidRDefault="00B114AF" w:rsidP="00B114AF">
            <w:pPr>
              <w:pStyle w:val="Heading3"/>
            </w:pPr>
            <w:r>
              <w:t>FS_enIMS output</w:t>
            </w:r>
          </w:p>
        </w:tc>
      </w:tr>
      <w:tr w:rsidR="00C97605" w:rsidRPr="00A75C05" w14:paraId="1E74E8C7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5205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70B2" w14:textId="6C4E598D" w:rsidR="00C97605" w:rsidRPr="00F57C4D" w:rsidRDefault="009A562F" w:rsidP="00C9760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4" w:history="1">
              <w:r w:rsidR="00C97605" w:rsidRPr="005571B2">
                <w:rPr>
                  <w:rStyle w:val="Hyperlink"/>
                  <w:rFonts w:cs="Arial"/>
                </w:rPr>
                <w:t>S1-180250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1F47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CA0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TR22.823v1.1.0 to include agreements at this meeting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5B0D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F543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97605" w:rsidRPr="00A75C05" w14:paraId="62770287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E12E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4EBF" w14:textId="4EA230EE" w:rsidR="00C97605" w:rsidRPr="009C3E33" w:rsidRDefault="009A562F" w:rsidP="00C9760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C97605" w:rsidRPr="005571B2">
                <w:rPr>
                  <w:rStyle w:val="Hyperlink"/>
                  <w:rFonts w:cs="Arial"/>
                </w:rPr>
                <w:t>S1-180251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AF3B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4CF7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TR22.804v0.3.0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742C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B105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36FE" w:rsidRPr="00B04844" w14:paraId="6ACFBCCE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00021441" w14:textId="77777777" w:rsidR="004D36FE" w:rsidRPr="009504CA" w:rsidRDefault="004D36FE" w:rsidP="004D36FE">
            <w:pPr>
              <w:pStyle w:val="Heading2"/>
              <w:rPr>
                <w:lang w:val="en-US"/>
              </w:rPr>
            </w:pPr>
            <w:r w:rsidRPr="009504CA"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</w:p>
        </w:tc>
      </w:tr>
      <w:tr w:rsidR="004D36FE" w:rsidRPr="00B04844" w14:paraId="15C65AAB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E8B17B5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9195F88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TR22.824v0.1.0</w:t>
            </w:r>
          </w:p>
          <w:p w14:paraId="5D72CA02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17BC9442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25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890602C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B3C5D" w:rsidRPr="006B3C5D" w14:paraId="409F051F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0E2D" w14:textId="77777777" w:rsidR="006B3C5D" w:rsidRPr="00B114AF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4A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9BFA" w14:textId="69233D72" w:rsidR="006B3C5D" w:rsidRPr="00B114AF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6B3C5D" w:rsidRPr="00B114AF">
                <w:rPr>
                  <w:rStyle w:val="Hyperlink"/>
                  <w:rFonts w:cs="Arial"/>
                </w:rPr>
                <w:t>S1-180033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B88A" w14:textId="77777777" w:rsidR="006B3C5D" w:rsidRPr="00B114AF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4AF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3D34" w14:textId="77777777" w:rsidR="006B3C5D" w:rsidRPr="00B114AF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4AF">
              <w:rPr>
                <w:rFonts w:eastAsia="Times New Roman" w:cs="Arial" w:hint="eastAsia"/>
                <w:szCs w:val="18"/>
                <w:lang w:eastAsia="ar-SA"/>
              </w:rPr>
              <w:t>5GMSG Service definition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E123" w14:textId="522F7F18" w:rsidR="006B3C5D" w:rsidRPr="00B114AF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CF42" w14:textId="77777777" w:rsidR="006B3C5D" w:rsidRPr="00B114AF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0A655B96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4508D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0657" w14:textId="5964930A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6B3C5D" w:rsidRPr="00B114AF">
                <w:rPr>
                  <w:rStyle w:val="Hyperlink"/>
                  <w:rFonts w:cs="Arial"/>
                </w:rPr>
                <w:t>S1-180034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1EA3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D52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5GMSG service overview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3623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C697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181B36B5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3CF7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C7C5" w14:textId="66405DEA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6B3C5D" w:rsidRPr="00B114AF">
                <w:rPr>
                  <w:rStyle w:val="Hyperlink"/>
                  <w:rFonts w:cs="Arial"/>
                </w:rPr>
                <w:t>S1-180039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83BF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r w:rsidRPr="002A081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EC30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/>
                <w:szCs w:val="18"/>
                <w:lang w:eastAsia="ar-SA"/>
              </w:rPr>
              <w:t>Suggested changes to existing use cases in TR 22.824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B0F3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2702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69B6600D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77B5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5AEC" w14:textId="431E3CEE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6B3C5D" w:rsidRPr="00B114AF">
                <w:rPr>
                  <w:rStyle w:val="Hyperlink"/>
                  <w:rFonts w:cs="Arial"/>
                </w:rPr>
                <w:t>S1-180035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CAC7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133B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 xml:space="preserve">5GMSG use case </w:t>
            </w:r>
            <w:r w:rsidRPr="002A0816">
              <w:rPr>
                <w:rFonts w:eastAsia="Times New Roman" w:cs="Arial"/>
                <w:szCs w:val="18"/>
                <w:lang w:eastAsia="ar-SA"/>
              </w:rPr>
              <w:t>–</w:t>
            </w:r>
            <w:r w:rsidRPr="002A0816">
              <w:rPr>
                <w:rFonts w:eastAsia="Times New Roman" w:cs="Arial" w:hint="eastAsia"/>
                <w:szCs w:val="18"/>
                <w:lang w:eastAsia="ar-SA"/>
              </w:rPr>
              <w:t xml:space="preserve"> broadcast message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9773A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E023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79160132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BB8D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C81E" w14:textId="6C841363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6B3C5D" w:rsidRPr="00B114AF">
                <w:rPr>
                  <w:rStyle w:val="Hyperlink"/>
                  <w:rFonts w:cs="Arial"/>
                </w:rPr>
                <w:t>S1-180036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C1412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C2F8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 xml:space="preserve">5GMSG use case </w:t>
            </w:r>
            <w:r w:rsidRPr="002A0816">
              <w:rPr>
                <w:rFonts w:eastAsia="Times New Roman" w:cs="Arial"/>
                <w:szCs w:val="18"/>
                <w:lang w:eastAsia="ar-SA"/>
              </w:rPr>
              <w:t>–</w:t>
            </w:r>
            <w:r w:rsidRPr="002A0816">
              <w:rPr>
                <w:rFonts w:eastAsia="Times New Roman" w:cs="Arial" w:hint="eastAsia"/>
                <w:szCs w:val="18"/>
                <w:lang w:eastAsia="ar-SA"/>
              </w:rPr>
              <w:t xml:space="preserve"> group message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6620F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BB9B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0B66036B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DDD6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528E" w14:textId="5112686E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6B3C5D" w:rsidRPr="00B114AF">
                <w:rPr>
                  <w:rStyle w:val="Hyperlink"/>
                  <w:rFonts w:cs="Arial"/>
                </w:rPr>
                <w:t>S1-180038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D611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r w:rsidRPr="002A081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4B21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/>
                <w:szCs w:val="18"/>
                <w:lang w:eastAsia="ar-SA"/>
              </w:rPr>
              <w:t>Supporting messaging with different types of UEs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DFBB2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92D0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10C42629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C8C8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813D" w14:textId="5980A896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6B3C5D" w:rsidRPr="00B114AF">
                <w:rPr>
                  <w:rStyle w:val="Hyperlink"/>
                  <w:rFonts w:cs="Arial"/>
                </w:rPr>
                <w:t>S1-180115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E02B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B7C0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/>
                <w:szCs w:val="18"/>
                <w:lang w:eastAsia="ar-SA"/>
              </w:rPr>
              <w:t>5GMSG: supplement of Unified remote control of intelligent terminal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0A54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2097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75A1A53E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BC8C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35E8" w14:textId="747C8F82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6B3C5D" w:rsidRPr="00B114AF">
                <w:rPr>
                  <w:rStyle w:val="Hyperlink"/>
                  <w:rFonts w:cs="Arial"/>
                </w:rPr>
                <w:t>S1-180142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C01A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6F7A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/>
                <w:szCs w:val="18"/>
                <w:lang w:eastAsia="ar-SA"/>
              </w:rPr>
              <w:t>FS_5GMSG: Use case on Personal Possession Tracking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607C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1B42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346420CF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2C70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BAB4" w14:textId="1E3BB6C1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6B3C5D" w:rsidRPr="00B114AF">
                <w:rPr>
                  <w:rStyle w:val="Hyperlink"/>
                  <w:rFonts w:cs="Arial"/>
                </w:rPr>
                <w:t>S1-180040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4217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36C3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5GMSG</w:t>
            </w:r>
            <w:r w:rsidRPr="002A0816">
              <w:rPr>
                <w:rFonts w:eastAsia="Times New Roman" w:cs="Arial"/>
                <w:szCs w:val="18"/>
                <w:lang w:eastAsia="ar-SA"/>
              </w:rPr>
              <w:t xml:space="preserve"> considerations on charging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987A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5EA8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5770C6A9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6D82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4D291" w14:textId="598C7C75" w:rsidR="006B3C5D" w:rsidRPr="00D2256A" w:rsidRDefault="009A562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6B3C5D" w:rsidRPr="00B114AF">
                <w:rPr>
                  <w:rStyle w:val="Hyperlink"/>
                  <w:rFonts w:cs="Arial"/>
                </w:rPr>
                <w:t>S1-180041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E34F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45BB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0816">
              <w:rPr>
                <w:rFonts w:eastAsia="Times New Roman" w:cs="Arial" w:hint="eastAsia"/>
                <w:szCs w:val="18"/>
                <w:lang w:eastAsia="ar-SA"/>
              </w:rPr>
              <w:t>5GMSG</w:t>
            </w:r>
            <w:r w:rsidRPr="002A0816">
              <w:rPr>
                <w:rFonts w:eastAsia="Times New Roman" w:cs="Arial"/>
                <w:szCs w:val="18"/>
                <w:lang w:eastAsia="ar-SA"/>
              </w:rPr>
              <w:t xml:space="preserve"> considerations on </w:t>
            </w:r>
            <w:r w:rsidRPr="002A0816">
              <w:rPr>
                <w:rFonts w:eastAsia="Times New Roman" w:cs="Arial" w:hint="eastAsia"/>
                <w:szCs w:val="18"/>
                <w:lang w:eastAsia="ar-SA"/>
              </w:rPr>
              <w:t>security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16D7" w14:textId="77777777" w:rsidR="006B3C5D" w:rsidRPr="00A75C0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EBFA" w14:textId="77777777" w:rsidR="006B3C5D" w:rsidRPr="00D2256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B81C05" w14:paraId="498BF9BD" w14:textId="77777777" w:rsidTr="00566480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C823084" w14:textId="77777777" w:rsidR="006B3C5D" w:rsidRPr="00B81C05" w:rsidRDefault="006B3C5D" w:rsidP="00B114AF">
            <w:pPr>
              <w:pStyle w:val="Heading3"/>
            </w:pPr>
            <w:r>
              <w:lastRenderedPageBreak/>
              <w:t>FS_5GMSG output</w:t>
            </w:r>
          </w:p>
        </w:tc>
      </w:tr>
      <w:tr w:rsidR="008D63BD" w:rsidRPr="00A75C05" w14:paraId="690FC3F1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8B3EF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9D5B" w14:textId="21759FFB" w:rsidR="008D63BD" w:rsidRPr="00F57C4D" w:rsidRDefault="009A562F" w:rsidP="008D63B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6" w:history="1">
              <w:r w:rsidR="008D63BD" w:rsidRPr="008850AF">
                <w:rPr>
                  <w:rStyle w:val="Hyperlink"/>
                  <w:rFonts w:cs="Arial"/>
                </w:rPr>
                <w:t>S1-180252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9B7A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750E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TR22.824v0.2.0 to include agreements at this meeting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7CD8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2D61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91620EC" w14:textId="6A21E063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02"/>
        <w:gridCol w:w="1109"/>
        <w:gridCol w:w="2573"/>
        <w:gridCol w:w="4430"/>
        <w:gridCol w:w="2196"/>
        <w:gridCol w:w="3702"/>
      </w:tblGrid>
      <w:tr w:rsidR="00B03557" w:rsidRPr="00F45489" w14:paraId="39C3810E" w14:textId="77777777" w:rsidTr="004225C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0B579388" w14:textId="77777777" w:rsidR="00B03557" w:rsidRPr="00F45489" w:rsidRDefault="00B03557" w:rsidP="00B03557">
            <w:pPr>
              <w:pStyle w:val="Heading1"/>
              <w:numPr>
                <w:ilvl w:val="0"/>
                <w:numId w:val="48"/>
              </w:numPr>
            </w:pPr>
            <w:r w:rsidRPr="004E36F9">
              <w:t>Tdoc numbers for allocation during drafting session (admin purposes only)</w:t>
            </w:r>
          </w:p>
        </w:tc>
      </w:tr>
      <w:tr w:rsidR="00B03557" w:rsidRPr="005D041D" w14:paraId="486DB0CA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B5D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35C7" w14:textId="1938DD68" w:rsidR="00E932B8" w:rsidRPr="00E932B8" w:rsidRDefault="009A562F" w:rsidP="004225C0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hyperlink r:id="rId37" w:history="1">
              <w:r w:rsidR="00E932B8" w:rsidRPr="00E932B8">
                <w:rPr>
                  <w:rStyle w:val="Hyperlink"/>
                  <w:rFonts w:cs="Arial"/>
                </w:rPr>
                <w:t>S1-180300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D501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6CA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A5C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8BF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464D10F3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0D5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F29E" w14:textId="08C47CAB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8" w:history="1">
              <w:r w:rsidR="00E932B8" w:rsidRPr="00E932B8">
                <w:rPr>
                  <w:rStyle w:val="Hyperlink"/>
                  <w:rFonts w:cs="Arial"/>
                </w:rPr>
                <w:t>S1-180301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3E5C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3AA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A30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601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4C479BD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210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FE53" w14:textId="54409A63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9" w:history="1">
              <w:r w:rsidR="00E932B8" w:rsidRPr="00E932B8">
                <w:rPr>
                  <w:rStyle w:val="Hyperlink"/>
                  <w:rFonts w:cs="Arial"/>
                </w:rPr>
                <w:t>S1-180302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A39F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F31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80A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90B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363FC014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44A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2085" w14:textId="6F89D062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0" w:history="1">
              <w:r w:rsidR="00E932B8" w:rsidRPr="00E932B8">
                <w:rPr>
                  <w:rStyle w:val="Hyperlink"/>
                  <w:rFonts w:cs="Arial"/>
                </w:rPr>
                <w:t>S1-180303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5917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D23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B85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6B7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710CCFD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8A1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8C59" w14:textId="6E7C6F23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E932B8" w:rsidRPr="00E932B8">
                <w:rPr>
                  <w:rStyle w:val="Hyperlink"/>
                  <w:rFonts w:cs="Arial"/>
                </w:rPr>
                <w:t>S1-180304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F7F1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A89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E8F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41B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3F39D60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F90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4ED7" w14:textId="64681C87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E932B8" w:rsidRPr="00E932B8">
                <w:rPr>
                  <w:rStyle w:val="Hyperlink"/>
                  <w:rFonts w:cs="Arial"/>
                </w:rPr>
                <w:t>S1-180305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5FC7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2EA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BDC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E2D3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E30CFBE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6B3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FFE0C" w14:textId="03B84FC5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E932B8" w:rsidRPr="00E932B8">
                <w:rPr>
                  <w:rStyle w:val="Hyperlink"/>
                  <w:rFonts w:cs="Arial"/>
                </w:rPr>
                <w:t>S1-180306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C1A4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7BA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B60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BD6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C6EA954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A15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1A6" w14:textId="5427734C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E932B8" w:rsidRPr="00E932B8">
                <w:rPr>
                  <w:rStyle w:val="Hyperlink"/>
                  <w:rFonts w:cs="Arial"/>
                </w:rPr>
                <w:t>S1-180307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5E02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4F1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E3F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C80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5563FB4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C2A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360F" w14:textId="01715CEB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E932B8" w:rsidRPr="00E932B8">
                <w:rPr>
                  <w:rStyle w:val="Hyperlink"/>
                  <w:rFonts w:cs="Arial"/>
                </w:rPr>
                <w:t>S1-180308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3D7A8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2BA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C8E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CB76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1C2C94FF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849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DFCF" w14:textId="4AB489F5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6" w:history="1">
              <w:r w:rsidR="00E932B8" w:rsidRPr="00E932B8">
                <w:rPr>
                  <w:rStyle w:val="Hyperlink"/>
                  <w:rFonts w:cs="Arial"/>
                </w:rPr>
                <w:t>S1-180309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CAF5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132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028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B71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0FC15F5F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B17B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BA64" w14:textId="3A51F9F4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7" w:history="1">
              <w:r w:rsidR="00E932B8" w:rsidRPr="00E932B8">
                <w:rPr>
                  <w:rStyle w:val="Hyperlink"/>
                  <w:rFonts w:cs="Arial"/>
                </w:rPr>
                <w:t>S1-180310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47CC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32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728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AD6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177BE1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800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4F14" w14:textId="4A415CF2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8" w:history="1">
              <w:r w:rsidR="00E932B8" w:rsidRPr="00E932B8">
                <w:rPr>
                  <w:rStyle w:val="Hyperlink"/>
                  <w:rFonts w:cs="Arial"/>
                </w:rPr>
                <w:t>S1-180311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977F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A5E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3C5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18D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768B267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EF0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6B28" w14:textId="6D1EB6A0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9" w:history="1">
              <w:r w:rsidR="00E932B8" w:rsidRPr="00E932B8">
                <w:rPr>
                  <w:rStyle w:val="Hyperlink"/>
                  <w:rFonts w:cs="Arial"/>
                </w:rPr>
                <w:t>S1-180312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BD4A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9EF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56D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C87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5AEF5F1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219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6CCE" w14:textId="6301CAC8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0" w:history="1">
              <w:r w:rsidR="00E932B8" w:rsidRPr="00E932B8">
                <w:rPr>
                  <w:rStyle w:val="Hyperlink"/>
                  <w:rFonts w:cs="Arial"/>
                </w:rPr>
                <w:t>S1-180313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C5FE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3931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AFE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DC8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4E6E010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02A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B449" w14:textId="573591C2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E932B8" w:rsidRPr="00E932B8">
                <w:rPr>
                  <w:rStyle w:val="Hyperlink"/>
                  <w:rFonts w:cs="Arial"/>
                </w:rPr>
                <w:t>S1-180314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1268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4215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95F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07A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0D8B4E16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BC9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297F" w14:textId="0BA16ED2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2" w:history="1">
              <w:r w:rsidR="00E932B8" w:rsidRPr="00E932B8">
                <w:rPr>
                  <w:rStyle w:val="Hyperlink"/>
                  <w:rFonts w:cs="Arial"/>
                </w:rPr>
                <w:t>S1-180315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BBAA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2A0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E3A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1FD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4F651CC7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4B9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3F55" w14:textId="63EC6358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3" w:history="1">
              <w:r w:rsidR="00E932B8" w:rsidRPr="00E932B8">
                <w:rPr>
                  <w:rStyle w:val="Hyperlink"/>
                  <w:rFonts w:cs="Arial"/>
                </w:rPr>
                <w:t>S1-180316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A686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4C4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30D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1F5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3C335FAD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E5C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8A7D" w14:textId="65F92B9A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4" w:history="1">
              <w:r w:rsidR="00E932B8" w:rsidRPr="00E932B8">
                <w:rPr>
                  <w:rStyle w:val="Hyperlink"/>
                  <w:rFonts w:cs="Arial"/>
                </w:rPr>
                <w:t>S1-180317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A1AB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092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8D9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957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445A27B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563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C103" w14:textId="118657D1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E932B8" w:rsidRPr="00E932B8">
                <w:rPr>
                  <w:rStyle w:val="Hyperlink"/>
                  <w:rFonts w:cs="Arial"/>
                </w:rPr>
                <w:t>S1-180318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6BCE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7DE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C60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1DD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517FAC40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346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4172" w14:textId="465DD017" w:rsidR="00B03557" w:rsidRPr="002B0545" w:rsidRDefault="009A562F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6" w:history="1">
              <w:r w:rsidR="00E932B8" w:rsidRPr="00E932B8">
                <w:rPr>
                  <w:rStyle w:val="Hyperlink"/>
                  <w:rFonts w:cs="Arial"/>
                </w:rPr>
                <w:t>S1-180319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71F4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78A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794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C9B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8DE76B1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E40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8CAD" w14:textId="56E42509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A229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EC8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53E8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977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2CABB52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4DE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61AC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A80E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C6C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8D4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E23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623BD66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137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8AB5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3BF6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301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FFDB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470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08D2A8A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DFA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BFB9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E7CF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D49B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011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E34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E2B06A7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A5A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05DB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5968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C32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5C0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0AE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F45489" w14:paraId="114A8614" w14:textId="77777777" w:rsidTr="004225C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43AAFA20" w14:textId="77777777" w:rsidR="00B03557" w:rsidRPr="00F45489" w:rsidRDefault="00B03557" w:rsidP="00B03557">
            <w:pPr>
              <w:pStyle w:val="Heading1"/>
              <w:numPr>
                <w:ilvl w:val="0"/>
                <w:numId w:val="48"/>
              </w:numPr>
            </w:pPr>
            <w:r w:rsidRPr="004E36F9">
              <w:t>Tdoc numbers NOT allocated during drafting session (admin purposes only)</w:t>
            </w:r>
          </w:p>
        </w:tc>
      </w:tr>
      <w:tr w:rsidR="00B03557" w:rsidRPr="005D041D" w14:paraId="375A6B2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68A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DCFC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A076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C4C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E8E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C0F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1D0461F4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58D8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297D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8425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29D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2B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109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F45489" w14:paraId="337D3B22" w14:textId="77777777" w:rsidTr="004225C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4C2E9E57" w14:textId="77777777" w:rsidR="00B03557" w:rsidRPr="00F45489" w:rsidRDefault="00B03557" w:rsidP="00B03557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B03557" w:rsidRPr="005D041D" w14:paraId="6378D76A" w14:textId="77777777" w:rsidTr="004225C0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64C9" w14:textId="77777777" w:rsidR="00B03557" w:rsidRDefault="00B03557" w:rsidP="004225C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01F16045" w14:textId="77777777" w:rsidR="00B03557" w:rsidRPr="00894FB0" w:rsidRDefault="00B03557" w:rsidP="004225C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2406E41A" w14:textId="77777777" w:rsidR="00B03557" w:rsidRPr="00894FB0" w:rsidRDefault="00B03557" w:rsidP="00B0355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14:paraId="3769734B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894FB0" w14:paraId="75A059E0" w14:textId="77777777" w:rsidTr="004225C0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CEF2D" w14:textId="77777777" w:rsidR="00B03557" w:rsidRPr="00894FB0" w:rsidRDefault="00B03557" w:rsidP="00B03557">
            <w:pPr>
              <w:numPr>
                <w:ilvl w:val="0"/>
                <w:numId w:val="48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Close</w:t>
            </w:r>
          </w:p>
        </w:tc>
      </w:tr>
    </w:tbl>
    <w:p w14:paraId="23A4DFFC" w14:textId="77777777" w:rsidR="00B03557" w:rsidRDefault="00B03557" w:rsidP="00B0355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0AA2B9B" w14:textId="77777777" w:rsidR="00B03557" w:rsidRDefault="00B03557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B03557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A68E7" w14:textId="77777777" w:rsidR="009A562F" w:rsidRDefault="009A562F" w:rsidP="002E015E">
      <w:pPr>
        <w:spacing w:after="0" w:line="240" w:lineRule="auto"/>
      </w:pPr>
      <w:r>
        <w:separator/>
      </w:r>
    </w:p>
  </w:endnote>
  <w:endnote w:type="continuationSeparator" w:id="0">
    <w:p w14:paraId="421D67DA" w14:textId="77777777" w:rsidR="009A562F" w:rsidRDefault="009A562F" w:rsidP="002E015E">
      <w:pPr>
        <w:spacing w:after="0" w:line="240" w:lineRule="auto"/>
      </w:pPr>
      <w:r>
        <w:continuationSeparator/>
      </w:r>
    </w:p>
  </w:endnote>
  <w:endnote w:type="continuationNotice" w:id="1">
    <w:p w14:paraId="336ADB76" w14:textId="77777777" w:rsidR="009A562F" w:rsidRDefault="009A56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52057" w14:textId="77777777" w:rsidR="009A562F" w:rsidRDefault="009A562F" w:rsidP="002E015E">
      <w:pPr>
        <w:spacing w:after="0" w:line="240" w:lineRule="auto"/>
      </w:pPr>
      <w:r>
        <w:separator/>
      </w:r>
    </w:p>
  </w:footnote>
  <w:footnote w:type="continuationSeparator" w:id="0">
    <w:p w14:paraId="4D79BC2A" w14:textId="77777777" w:rsidR="009A562F" w:rsidRDefault="009A562F" w:rsidP="002E015E">
      <w:pPr>
        <w:spacing w:after="0" w:line="240" w:lineRule="auto"/>
      </w:pPr>
      <w:r>
        <w:continuationSeparator/>
      </w:r>
    </w:p>
  </w:footnote>
  <w:footnote w:type="continuationNotice" w:id="1">
    <w:p w14:paraId="41C3D3AB" w14:textId="77777777" w:rsidR="009A562F" w:rsidRDefault="009A56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F24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39"/>
    <w:rsid w:val="00055887"/>
    <w:rsid w:val="00056373"/>
    <w:rsid w:val="0005666F"/>
    <w:rsid w:val="00056823"/>
    <w:rsid w:val="000568D8"/>
    <w:rsid w:val="000569F3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0B3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6DE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6D3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3E0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679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5BBB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507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2921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102"/>
    <w:rsid w:val="002957FD"/>
    <w:rsid w:val="00295E09"/>
    <w:rsid w:val="002968EF"/>
    <w:rsid w:val="002969A7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D46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17B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D44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36C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77D2E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DFB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C69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0A4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5B8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C78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5C0"/>
    <w:rsid w:val="00424916"/>
    <w:rsid w:val="00425C20"/>
    <w:rsid w:val="00425D84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60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6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4EE4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2502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6F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6B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480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03EC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D7C19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321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5D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6CB1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1AEB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4B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42CC"/>
    <w:rsid w:val="007B49CA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ED5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8F0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3BD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B7F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F46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246"/>
    <w:rsid w:val="00981632"/>
    <w:rsid w:val="00982213"/>
    <w:rsid w:val="00982450"/>
    <w:rsid w:val="00982A77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2F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9F5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8CE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09B"/>
    <w:rsid w:val="009D3874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1CAA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1F4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7D7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576B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34D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557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4AF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050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9A0"/>
    <w:rsid w:val="00BD5222"/>
    <w:rsid w:val="00BD5545"/>
    <w:rsid w:val="00BD6461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A7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59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2ACF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45F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05"/>
    <w:rsid w:val="00C97884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DF4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56A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9B1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A0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5FAC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39C"/>
    <w:rsid w:val="00E15591"/>
    <w:rsid w:val="00E15716"/>
    <w:rsid w:val="00E15905"/>
    <w:rsid w:val="00E16573"/>
    <w:rsid w:val="00E168A0"/>
    <w:rsid w:val="00E171F7"/>
    <w:rsid w:val="00E175D8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2B8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8B0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5ED"/>
    <w:rsid w:val="00F84E3F"/>
    <w:rsid w:val="00F84EA5"/>
    <w:rsid w:val="00F855A9"/>
    <w:rsid w:val="00F85C85"/>
    <w:rsid w:val="00F85D48"/>
    <w:rsid w:val="00F85D8A"/>
    <w:rsid w:val="00F8601E"/>
    <w:rsid w:val="00F86355"/>
    <w:rsid w:val="00F87158"/>
    <w:rsid w:val="00F8755C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0DF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053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6FA7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904C32"/>
  <w15:docId w15:val="{98F16054-7ED7-4A35-A173-EE00CD54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Fukuoka%202018\Docs\S1-180239.zip" TargetMode="External"/><Relationship Id="rId18" Type="http://schemas.openxmlformats.org/officeDocument/2006/relationships/hyperlink" Target="file:///C:\Users\norpahj\AppData\Local\Temp\Temp1_draft%20S1-180001.zip\docs\S1-180096.zip" TargetMode="External"/><Relationship Id="rId26" Type="http://schemas.openxmlformats.org/officeDocument/2006/relationships/hyperlink" Target="file:///C:\Users\norpahj\AppData\Local\Temp\Temp1_draft%20S1-180001.zip\docs\S1-180033.zip" TargetMode="External"/><Relationship Id="rId39" Type="http://schemas.openxmlformats.org/officeDocument/2006/relationships/hyperlink" Target="docs\S1-180302.zip" TargetMode="External"/><Relationship Id="rId21" Type="http://schemas.openxmlformats.org/officeDocument/2006/relationships/hyperlink" Target="file:///C:\Users\norpahj\AppData\Local\Temp\Temp1_draft%20S1-180001.zip\docs\S1-180179.zip" TargetMode="External"/><Relationship Id="rId34" Type="http://schemas.openxmlformats.org/officeDocument/2006/relationships/hyperlink" Target="file:///C:\Users\norpahj\AppData\Local\Temp\Temp1_draft%20S1-180001.zip\docs\S1-180040.zip" TargetMode="External"/><Relationship Id="rId42" Type="http://schemas.openxmlformats.org/officeDocument/2006/relationships/hyperlink" Target="docs\S1-180305.zip" TargetMode="External"/><Relationship Id="rId47" Type="http://schemas.openxmlformats.org/officeDocument/2006/relationships/hyperlink" Target="docs\S1-180310.zip" TargetMode="External"/><Relationship Id="rId50" Type="http://schemas.openxmlformats.org/officeDocument/2006/relationships/hyperlink" Target="docs\S1-180313.zip" TargetMode="External"/><Relationship Id="rId55" Type="http://schemas.openxmlformats.org/officeDocument/2006/relationships/hyperlink" Target="docs\S1-180318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D:\3GPP\SA1%20Fukuoka%202018\Docs\S1-180242.zip" TargetMode="External"/><Relationship Id="rId29" Type="http://schemas.openxmlformats.org/officeDocument/2006/relationships/hyperlink" Target="file:///C:\Users\norpahj\AppData\Local\Temp\Temp1_draft%20S1-180001.zip\docs\S1-180035.zip" TargetMode="External"/><Relationship Id="rId11" Type="http://schemas.openxmlformats.org/officeDocument/2006/relationships/hyperlink" Target="file:///C:\Users\norpahj\AppData\Local\Temp\Temp1_draft%20S1-180001.zip\docs\S1-180031.zip" TargetMode="External"/><Relationship Id="rId24" Type="http://schemas.openxmlformats.org/officeDocument/2006/relationships/hyperlink" Target="file:///D:\3GPP\SA1%20Fukuoka%202018\Docs\S1-180250.zip" TargetMode="External"/><Relationship Id="rId32" Type="http://schemas.openxmlformats.org/officeDocument/2006/relationships/hyperlink" Target="file:///C:\Users\norpahj\AppData\Local\Temp\Temp1_draft%20S1-180001.zip\docs\S1-180115.zip" TargetMode="External"/><Relationship Id="rId37" Type="http://schemas.openxmlformats.org/officeDocument/2006/relationships/hyperlink" Target="docs\S1-180300.zip" TargetMode="External"/><Relationship Id="rId40" Type="http://schemas.openxmlformats.org/officeDocument/2006/relationships/hyperlink" Target="docs\S1-180303.zip" TargetMode="External"/><Relationship Id="rId45" Type="http://schemas.openxmlformats.org/officeDocument/2006/relationships/hyperlink" Target="docs\S1-180308.zip" TargetMode="External"/><Relationship Id="rId53" Type="http://schemas.openxmlformats.org/officeDocument/2006/relationships/hyperlink" Target="docs\S1-180316.zip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file:///C:\Users\norpahj\AppData\Local\Temp\Temp1_draft%20S1-180001.zip\docs\S1-18017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AppData\Local\Temp\Temp1_draft%20S1-180001.zip\docs\S1-180016.zip" TargetMode="External"/><Relationship Id="rId14" Type="http://schemas.openxmlformats.org/officeDocument/2006/relationships/hyperlink" Target="file:///D:\3GPP\SA1%20Fukuoka%202018\Docs\S1-180240.zip" TargetMode="External"/><Relationship Id="rId22" Type="http://schemas.openxmlformats.org/officeDocument/2006/relationships/hyperlink" Target="file:///C:\Users\norpahj\AppData\Local\Temp\Temp1_draft%20S1-180001.zip\docs\S1-180097.zip" TargetMode="External"/><Relationship Id="rId27" Type="http://schemas.openxmlformats.org/officeDocument/2006/relationships/hyperlink" Target="file:///C:\Users\norpahj\AppData\Local\Temp\Temp1_draft%20S1-180001.zip\docs\S1-180034.zip" TargetMode="External"/><Relationship Id="rId30" Type="http://schemas.openxmlformats.org/officeDocument/2006/relationships/hyperlink" Target="file:///C:\Users\norpahj\AppData\Local\Temp\Temp1_draft%20S1-180001.zip\docs\S1-180036.zip" TargetMode="External"/><Relationship Id="rId35" Type="http://schemas.openxmlformats.org/officeDocument/2006/relationships/hyperlink" Target="file:///C:\Users\norpahj\AppData\Local\Temp\Temp1_draft%20S1-180001.zip\docs\S1-180041.zip" TargetMode="External"/><Relationship Id="rId43" Type="http://schemas.openxmlformats.org/officeDocument/2006/relationships/hyperlink" Target="docs\S1-180306.zip" TargetMode="External"/><Relationship Id="rId48" Type="http://schemas.openxmlformats.org/officeDocument/2006/relationships/hyperlink" Target="docs\S1-180311.zip" TargetMode="External"/><Relationship Id="rId56" Type="http://schemas.openxmlformats.org/officeDocument/2006/relationships/hyperlink" Target="docs\S1-180319.zip" TargetMode="External"/><Relationship Id="rId8" Type="http://schemas.openxmlformats.org/officeDocument/2006/relationships/hyperlink" Target="file:///C:\Users\norpahj\AppData\Local\Temp\Temp1_draft%20S1-180001.zip\docs\S1-180015.zip" TargetMode="External"/><Relationship Id="rId51" Type="http://schemas.openxmlformats.org/officeDocument/2006/relationships/hyperlink" Target="docs\S1-180314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AppData\Local\Temp\Temp1_draft%20S1-180001.zip\docs\S1-180103.zip" TargetMode="External"/><Relationship Id="rId17" Type="http://schemas.openxmlformats.org/officeDocument/2006/relationships/hyperlink" Target="file:///C:\Users\norpahj\AppData\Local\Temp\Temp1_draft%20S1-180001.zip\docs\S1-180094.zip" TargetMode="External"/><Relationship Id="rId25" Type="http://schemas.openxmlformats.org/officeDocument/2006/relationships/hyperlink" Target="file:///D:\3GPP\SA1%20Fukuoka%202018\Docs\S1-180251.zip" TargetMode="External"/><Relationship Id="rId33" Type="http://schemas.openxmlformats.org/officeDocument/2006/relationships/hyperlink" Target="file:///C:\Users\norpahj\AppData\Local\Temp\Temp1_draft%20S1-180001.zip\docs\S1-180142.zip" TargetMode="External"/><Relationship Id="rId38" Type="http://schemas.openxmlformats.org/officeDocument/2006/relationships/hyperlink" Target="docs\S1-180301.zip" TargetMode="External"/><Relationship Id="rId46" Type="http://schemas.openxmlformats.org/officeDocument/2006/relationships/hyperlink" Target="docs\S1-180309.zip" TargetMode="External"/><Relationship Id="rId20" Type="http://schemas.openxmlformats.org/officeDocument/2006/relationships/hyperlink" Target="file:///C:\Users\norpahj\AppData\Local\Temp\Temp1_draft%20S1-180001.zip\docs\S1-180174.zip" TargetMode="External"/><Relationship Id="rId41" Type="http://schemas.openxmlformats.org/officeDocument/2006/relationships/hyperlink" Target="docs\S1-180304.zip" TargetMode="External"/><Relationship Id="rId54" Type="http://schemas.openxmlformats.org/officeDocument/2006/relationships/hyperlink" Target="docs\S1-18031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D:\3GPP\SA1%20Fukuoka%202018\Docs\S1-180241.zip" TargetMode="External"/><Relationship Id="rId23" Type="http://schemas.openxmlformats.org/officeDocument/2006/relationships/hyperlink" Target="file:///C:\Users\norpahj\AppData\Local\Temp\Temp1_draft%20S1-180001.zip\docs\S1-180098.zip" TargetMode="External"/><Relationship Id="rId28" Type="http://schemas.openxmlformats.org/officeDocument/2006/relationships/hyperlink" Target="file:///C:\Users\norpahj\AppData\Local\Temp\Temp1_draft%20S1-180001.zip\docs\S1-180039.zip" TargetMode="External"/><Relationship Id="rId36" Type="http://schemas.openxmlformats.org/officeDocument/2006/relationships/hyperlink" Target="file:///D:\3GPP\SA1%20Fukuoka%202018\Docs\S1-180252.zip" TargetMode="External"/><Relationship Id="rId49" Type="http://schemas.openxmlformats.org/officeDocument/2006/relationships/hyperlink" Target="docs\S1-180312.zip" TargetMode="External"/><Relationship Id="rId57" Type="http://schemas.openxmlformats.org/officeDocument/2006/relationships/fontTable" Target="fontTable.xml"/><Relationship Id="rId10" Type="http://schemas.openxmlformats.org/officeDocument/2006/relationships/hyperlink" Target="file:///C:\Users\norpahj\AppData\Local\Temp\Temp1_draft%20S1-180001.zip\docs\S1-180030.zip" TargetMode="External"/><Relationship Id="rId31" Type="http://schemas.openxmlformats.org/officeDocument/2006/relationships/hyperlink" Target="file:///C:\Users\norpahj\AppData\Local\Temp\Temp1_draft%20S1-180001.zip\docs\S1-180038.zip" TargetMode="External"/><Relationship Id="rId44" Type="http://schemas.openxmlformats.org/officeDocument/2006/relationships/hyperlink" Target="docs\S1-180307.zip" TargetMode="External"/><Relationship Id="rId52" Type="http://schemas.openxmlformats.org/officeDocument/2006/relationships/hyperlink" Target="docs\S1-1803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C07E2-B556-47A5-A8D5-907FF6E13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563</TotalTime>
  <Pages>7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9548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greg schumacher</cp:lastModifiedBy>
  <cp:revision>11</cp:revision>
  <dcterms:created xsi:type="dcterms:W3CDTF">2018-02-04T06:05:00Z</dcterms:created>
  <dcterms:modified xsi:type="dcterms:W3CDTF">2018-02-05T07:55:00Z</dcterms:modified>
</cp:coreProperties>
</file>